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ADE98" w14:textId="77777777" w:rsidR="00254591" w:rsidRDefault="00254591" w:rsidP="002545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OKER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04AA3B13" w14:textId="77777777" w:rsidR="00254591" w:rsidRDefault="00254591" w:rsidP="002545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Mickleham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Surrey. </w:t>
      </w:r>
      <w:proofErr w:type="spellStart"/>
      <w:r>
        <w:rPr>
          <w:rFonts w:ascii="Times New Roman" w:hAnsi="Times New Roman" w:cs="Times New Roman"/>
          <w:sz w:val="24"/>
          <w:szCs w:val="24"/>
        </w:rPr>
        <w:t>Labourer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1A8F0D1" w14:textId="77777777" w:rsidR="00254591" w:rsidRDefault="00254591" w:rsidP="002545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2B3C26" w14:textId="77777777" w:rsidR="00254591" w:rsidRDefault="00254591" w:rsidP="002545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AF3674" w14:textId="77777777" w:rsidR="00254591" w:rsidRDefault="00254591" w:rsidP="00254591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1453</w:t>
      </w:r>
      <w:r>
        <w:rPr>
          <w:rFonts w:ascii="Times New Roman" w:hAnsi="Times New Roman" w:cs="Times New Roman"/>
          <w:sz w:val="24"/>
          <w:szCs w:val="24"/>
        </w:rPr>
        <w:tab/>
        <w:t xml:space="preserve">John Lucas(q.v.) brought a plaint of debt against him, John Chambre </w:t>
      </w:r>
    </w:p>
    <w:p w14:paraId="1EC8BFE8" w14:textId="77777777" w:rsidR="00254591" w:rsidRDefault="00254591" w:rsidP="0025459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Magdalen without </w:t>
      </w:r>
      <w:proofErr w:type="spellStart"/>
      <w:r>
        <w:rPr>
          <w:rFonts w:ascii="Times New Roman" w:hAnsi="Times New Roman" w:cs="Times New Roman"/>
          <w:sz w:val="24"/>
          <w:szCs w:val="24"/>
        </w:rPr>
        <w:t>Aldgate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Middlesex(q.v.),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Hole, Great Bookham, Surrey(q.v.),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Humfrey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Lingfield(q.v.).</w:t>
      </w:r>
    </w:p>
    <w:p w14:paraId="1676F0DD" w14:textId="77777777" w:rsidR="00254591" w:rsidRDefault="00254591" w:rsidP="00254591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C030FFF" w14:textId="77777777" w:rsidR="00254591" w:rsidRDefault="00254591" w:rsidP="002545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898EF0" w14:textId="77777777" w:rsidR="00254591" w:rsidRDefault="00254591" w:rsidP="002545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3D7D34" w14:textId="77777777" w:rsidR="00254591" w:rsidRDefault="00254591" w:rsidP="002545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August 2022</w:t>
      </w:r>
    </w:p>
    <w:p w14:paraId="2BAE6A5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6A552" w14:textId="77777777" w:rsidR="00254591" w:rsidRDefault="00254591" w:rsidP="009139A6">
      <w:r>
        <w:separator/>
      </w:r>
    </w:p>
  </w:endnote>
  <w:endnote w:type="continuationSeparator" w:id="0">
    <w:p w14:paraId="714C4E11" w14:textId="77777777" w:rsidR="00254591" w:rsidRDefault="002545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0CB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AD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434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216C5" w14:textId="77777777" w:rsidR="00254591" w:rsidRDefault="00254591" w:rsidP="009139A6">
      <w:r>
        <w:separator/>
      </w:r>
    </w:p>
  </w:footnote>
  <w:footnote w:type="continuationSeparator" w:id="0">
    <w:p w14:paraId="548B0C2F" w14:textId="77777777" w:rsidR="00254591" w:rsidRDefault="002545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89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BB8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D8F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591"/>
    <w:rsid w:val="000666E0"/>
    <w:rsid w:val="002510B7"/>
    <w:rsid w:val="0025459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F9629"/>
  <w15:chartTrackingRefBased/>
  <w15:docId w15:val="{6BA8BDD7-B9B1-4BD9-98DF-8A98C3F8A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545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2022-09-01T10:02:00Z</dcterms:created>
  <dcterms:modified xsi:type="dcterms:W3CDTF">2022-09-01T10:03:00Z</dcterms:modified>
</cp:coreProperties>
</file>